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54D5B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254D5C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D5C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D5C1" w14:textId="2F366C6C" w:rsidR="00C44B8B" w:rsidRPr="0052681C" w:rsidRDefault="00FA682B" w:rsidP="0060149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202В</w:t>
            </w:r>
            <w:r w:rsidR="00BF04FC" w:rsidRPr="00BF04FC">
              <w:rPr>
                <w:b/>
                <w:sz w:val="26"/>
                <w:szCs w:val="26"/>
              </w:rPr>
              <w:t>_</w:t>
            </w:r>
            <w:r w:rsidR="0060149A">
              <w:rPr>
                <w:b/>
                <w:sz w:val="26"/>
                <w:szCs w:val="26"/>
              </w:rPr>
              <w:t>310</w:t>
            </w:r>
          </w:p>
        </w:tc>
      </w:tr>
      <w:tr w:rsidR="00C44B8B" w:rsidRPr="0052681C" w14:paraId="5254D5C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D5C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D5C4" w14:textId="77777777" w:rsidR="00C44B8B" w:rsidRPr="0052681C" w:rsidRDefault="00863B0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863B0C">
              <w:rPr>
                <w:b/>
                <w:sz w:val="26"/>
                <w:szCs w:val="26"/>
                <w:lang w:val="en-US"/>
              </w:rPr>
              <w:t>2225966</w:t>
            </w:r>
          </w:p>
        </w:tc>
      </w:tr>
    </w:tbl>
    <w:p w14:paraId="5254D5C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254D5C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254D5C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254D5C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254D5C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254D5CB" w14:textId="77777777" w:rsidR="00C44B8B" w:rsidRPr="0052681C" w:rsidRDefault="00C44B8B" w:rsidP="00C44B8B"/>
    <w:p w14:paraId="5254D5CC" w14:textId="77777777" w:rsidR="00C44B8B" w:rsidRPr="0052681C" w:rsidRDefault="00C44B8B" w:rsidP="00C44B8B"/>
    <w:p w14:paraId="5254D5CD" w14:textId="77777777" w:rsidR="00C44B8B" w:rsidRPr="0052681C" w:rsidRDefault="00C44B8B" w:rsidP="00C44B8B"/>
    <w:p w14:paraId="5254D5C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254D5CF" w14:textId="77777777" w:rsidR="00612811" w:rsidRPr="004B3093" w:rsidRDefault="004F6968" w:rsidP="004B3093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1331A4" w:rsidRPr="00A57AE8">
        <w:rPr>
          <w:b/>
          <w:sz w:val="26"/>
          <w:szCs w:val="26"/>
        </w:rPr>
        <w:t xml:space="preserve">поставку </w:t>
      </w:r>
      <w:r w:rsidR="001331A4">
        <w:rPr>
          <w:b/>
          <w:sz w:val="26"/>
          <w:szCs w:val="26"/>
        </w:rPr>
        <w:t>арматуры к СИП</w:t>
      </w:r>
      <w:r w:rsidR="004B3093">
        <w:rPr>
          <w:b/>
          <w:sz w:val="26"/>
          <w:szCs w:val="26"/>
        </w:rPr>
        <w:t xml:space="preserve"> </w:t>
      </w:r>
      <w:r w:rsidR="000D4743">
        <w:rPr>
          <w:b/>
          <w:sz w:val="26"/>
          <w:szCs w:val="26"/>
        </w:rPr>
        <w:t>(</w:t>
      </w:r>
      <w:r w:rsidR="001331A4" w:rsidRPr="001331A4">
        <w:rPr>
          <w:b/>
          <w:sz w:val="26"/>
          <w:szCs w:val="26"/>
        </w:rPr>
        <w:t>Вязка спиральная СО 120</w:t>
      </w:r>
      <w:r w:rsidR="000D4743">
        <w:rPr>
          <w:b/>
          <w:sz w:val="26"/>
          <w:szCs w:val="26"/>
        </w:rPr>
        <w:t>)</w:t>
      </w:r>
      <w:r w:rsidR="009C0389" w:rsidRPr="0046480F">
        <w:rPr>
          <w:b/>
          <w:sz w:val="26"/>
          <w:szCs w:val="26"/>
        </w:rPr>
        <w:t>.</w:t>
      </w:r>
      <w:r w:rsidR="00232E4A" w:rsidRPr="0046480F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46480F">
        <w:rPr>
          <w:b/>
          <w:sz w:val="26"/>
          <w:szCs w:val="26"/>
        </w:rPr>
        <w:t xml:space="preserve"> </w:t>
      </w:r>
      <w:r w:rsidR="00AA670B" w:rsidRPr="00817414">
        <w:rPr>
          <w:b/>
          <w:sz w:val="26"/>
          <w:szCs w:val="26"/>
          <w:u w:val="single"/>
        </w:rPr>
        <w:t>202</w:t>
      </w:r>
      <w:r w:rsidR="00F84AEF">
        <w:rPr>
          <w:b/>
          <w:sz w:val="26"/>
          <w:szCs w:val="26"/>
          <w:u w:val="single"/>
        </w:rPr>
        <w:t>В</w:t>
      </w:r>
      <w:r w:rsidR="008329DC">
        <w:rPr>
          <w:b/>
          <w:sz w:val="26"/>
          <w:szCs w:val="26"/>
          <w:u w:val="single"/>
        </w:rPr>
        <w:t>.</w:t>
      </w:r>
    </w:p>
    <w:p w14:paraId="5254D5D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254D5D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254D5D2" w14:textId="77777777" w:rsidR="001331A4" w:rsidRDefault="001331A4" w:rsidP="004B3093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254D5D3" w14:textId="77777777" w:rsidR="008C78ED" w:rsidRDefault="008C78ED" w:rsidP="008C78ED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W w:w="10538" w:type="dxa"/>
        <w:tblInd w:w="93" w:type="dxa"/>
        <w:tblLook w:val="04A0" w:firstRow="1" w:lastRow="0" w:firstColumn="1" w:lastColumn="0" w:noHBand="0" w:noVBand="1"/>
      </w:tblPr>
      <w:tblGrid>
        <w:gridCol w:w="6121"/>
        <w:gridCol w:w="4417"/>
      </w:tblGrid>
      <w:tr w:rsidR="001331A4" w:rsidRPr="004B3093" w14:paraId="5254D5D6" w14:textId="77777777" w:rsidTr="004B3093">
        <w:trPr>
          <w:trHeight w:val="60"/>
        </w:trPr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D5D4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Марка:</w:t>
            </w:r>
          </w:p>
        </w:tc>
        <w:tc>
          <w:tcPr>
            <w:tcW w:w="4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D5D5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sz w:val="24"/>
                <w:szCs w:val="24"/>
              </w:rPr>
              <w:t>СО 120</w:t>
            </w:r>
          </w:p>
        </w:tc>
      </w:tr>
      <w:tr w:rsidR="001331A4" w:rsidRPr="004B3093" w14:paraId="5254D5D9" w14:textId="77777777" w:rsidTr="004B3093">
        <w:trPr>
          <w:trHeight w:val="60"/>
        </w:trPr>
        <w:tc>
          <w:tcPr>
            <w:tcW w:w="6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D5D7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Масса, кг: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D5D8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0,71</w:t>
            </w:r>
          </w:p>
        </w:tc>
      </w:tr>
      <w:tr w:rsidR="001331A4" w:rsidRPr="004B3093" w14:paraId="5254D5DC" w14:textId="77777777" w:rsidTr="004B3093">
        <w:trPr>
          <w:trHeight w:val="60"/>
        </w:trPr>
        <w:tc>
          <w:tcPr>
            <w:tcW w:w="6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D5DA" w14:textId="77777777" w:rsidR="001331A4" w:rsidRPr="004B3093" w:rsidRDefault="004B3093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защищенного провода, мм²</w:t>
            </w:r>
            <w:r w:rsidR="001331A4" w:rsidRPr="004B3093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D5DB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120-150</w:t>
            </w:r>
          </w:p>
        </w:tc>
      </w:tr>
      <w:tr w:rsidR="001331A4" w:rsidRPr="004B3093" w14:paraId="5254D5DF" w14:textId="77777777" w:rsidTr="004B3093">
        <w:trPr>
          <w:trHeight w:val="60"/>
        </w:trPr>
        <w:tc>
          <w:tcPr>
            <w:tcW w:w="6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D5DD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Диаметр шейки изолятора, мм: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D5DE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85</w:t>
            </w:r>
          </w:p>
        </w:tc>
      </w:tr>
      <w:tr w:rsidR="001331A4" w:rsidRPr="004B3093" w14:paraId="5254D5E2" w14:textId="77777777" w:rsidTr="004B3093">
        <w:trPr>
          <w:trHeight w:val="60"/>
        </w:trPr>
        <w:tc>
          <w:tcPr>
            <w:tcW w:w="6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D5E0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Допустимое напряжение</w:t>
            </w:r>
            <w:r w:rsidR="00692360" w:rsidRPr="004B3093">
              <w:rPr>
                <w:color w:val="000000"/>
                <w:sz w:val="24"/>
                <w:szCs w:val="24"/>
              </w:rPr>
              <w:t>, кВ</w:t>
            </w:r>
            <w:r w:rsidRPr="004B3093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D5E1" w14:textId="77777777" w:rsidR="001331A4" w:rsidRPr="004B3093" w:rsidRDefault="001331A4" w:rsidP="0069236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6</w:t>
            </w:r>
            <w:r w:rsidR="00692360" w:rsidRPr="004B3093">
              <w:rPr>
                <w:color w:val="000000"/>
                <w:sz w:val="24"/>
                <w:szCs w:val="24"/>
              </w:rPr>
              <w:t>-</w:t>
            </w:r>
            <w:r w:rsidRPr="004B3093">
              <w:rPr>
                <w:color w:val="000000"/>
                <w:sz w:val="24"/>
                <w:szCs w:val="24"/>
              </w:rPr>
              <w:t>35</w:t>
            </w:r>
          </w:p>
        </w:tc>
      </w:tr>
      <w:tr w:rsidR="001331A4" w:rsidRPr="004B3093" w14:paraId="5254D5E5" w14:textId="77777777" w:rsidTr="004B3093">
        <w:trPr>
          <w:trHeight w:val="60"/>
        </w:trPr>
        <w:tc>
          <w:tcPr>
            <w:tcW w:w="6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D5E3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 xml:space="preserve">Сечение проводника, мм²: 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D5E4" w14:textId="77777777" w:rsidR="001331A4" w:rsidRPr="004B3093" w:rsidRDefault="001331A4" w:rsidP="001331A4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B3093">
              <w:rPr>
                <w:color w:val="000000"/>
                <w:sz w:val="24"/>
                <w:szCs w:val="24"/>
              </w:rPr>
              <w:t>120 / 150</w:t>
            </w:r>
          </w:p>
        </w:tc>
      </w:tr>
    </w:tbl>
    <w:p w14:paraId="5254D5E6" w14:textId="77777777" w:rsidR="008C78ED" w:rsidRDefault="008C78ED" w:rsidP="008C78E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5254D5E7" w14:textId="77777777" w:rsidR="001331A4" w:rsidRPr="004D4E32" w:rsidRDefault="001331A4" w:rsidP="001331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254D5E8" w14:textId="77777777" w:rsidR="001331A4" w:rsidRDefault="001331A4" w:rsidP="001331A4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54D5E9" w14:textId="77777777" w:rsidR="001331A4" w:rsidRPr="00612811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54D5EA" w14:textId="77777777" w:rsidR="001331A4" w:rsidRPr="009E2E20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54D5EB" w14:textId="77777777" w:rsidR="001331A4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54D5EC" w14:textId="77777777" w:rsidR="001331A4" w:rsidRPr="0026458C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254D5ED" w14:textId="77777777" w:rsidR="001331A4" w:rsidRPr="009E2E20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54D5EE" w14:textId="77777777" w:rsidR="001331A4" w:rsidRPr="009E2E20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54D5EF" w14:textId="77777777" w:rsidR="001331A4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254D5F0" w14:textId="77777777" w:rsidR="001331A4" w:rsidRPr="004C22DB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254D5F1" w14:textId="77777777" w:rsidR="001331A4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54D5F2" w14:textId="77777777" w:rsidR="001331A4" w:rsidRDefault="001331A4" w:rsidP="001331A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54D5F3" w14:textId="77777777" w:rsidR="001331A4" w:rsidRPr="009E2E20" w:rsidRDefault="001331A4" w:rsidP="001331A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54D5F4" w14:textId="77777777" w:rsidR="001331A4" w:rsidRPr="00FB7AEF" w:rsidRDefault="001331A4" w:rsidP="001331A4">
      <w:pPr>
        <w:pStyle w:val="ad"/>
        <w:numPr>
          <w:ilvl w:val="1"/>
          <w:numId w:val="15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254D5F5" w14:textId="52F29FBA" w:rsidR="001331A4" w:rsidRDefault="001331A4" w:rsidP="001331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0B1299E" w14:textId="77777777" w:rsidR="00A034A0" w:rsidRPr="004F2F52" w:rsidRDefault="00A034A0" w:rsidP="00A034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7965144" w14:textId="77777777" w:rsidR="00A034A0" w:rsidRPr="004F2F52" w:rsidRDefault="00A034A0" w:rsidP="00A034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CB86063" w14:textId="77777777" w:rsidR="00A034A0" w:rsidRPr="004F2F52" w:rsidRDefault="00A034A0" w:rsidP="00A034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856A921" w14:textId="77777777" w:rsidR="00A034A0" w:rsidRPr="004F2F52" w:rsidRDefault="00A034A0" w:rsidP="00A034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A337DF" w14:textId="77777777" w:rsidR="00A034A0" w:rsidRPr="004F2F52" w:rsidRDefault="00A034A0" w:rsidP="00A034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3A33A87" w14:textId="77777777" w:rsidR="00A034A0" w:rsidRPr="004F2F52" w:rsidRDefault="00A034A0" w:rsidP="00A034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1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BFDCEC7" w14:textId="5809490C" w:rsidR="00A034A0" w:rsidRPr="00DE1E02" w:rsidRDefault="00A034A0" w:rsidP="00A034A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0" w:name="_GoBack"/>
      <w:bookmarkEnd w:id="0"/>
    </w:p>
    <w:p w14:paraId="5254D5F6" w14:textId="77777777" w:rsidR="001331A4" w:rsidRPr="00DE1E02" w:rsidRDefault="001331A4" w:rsidP="001331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254D5F7" w14:textId="77777777" w:rsidR="001331A4" w:rsidRPr="00DE1E02" w:rsidRDefault="001331A4" w:rsidP="001331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54D5F8" w14:textId="77777777" w:rsidR="001331A4" w:rsidRPr="00DE1E02" w:rsidRDefault="001331A4" w:rsidP="001331A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54D5F9" w14:textId="77777777" w:rsidR="001331A4" w:rsidRPr="00612811" w:rsidRDefault="001331A4" w:rsidP="001331A4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54D5FA" w14:textId="5765C432" w:rsidR="001331A4" w:rsidRDefault="001331A4" w:rsidP="001331A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54D5FB" w14:textId="77777777" w:rsidR="001331A4" w:rsidRDefault="001331A4" w:rsidP="001331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54D5FC" w14:textId="77777777" w:rsidR="001331A4" w:rsidRDefault="001331A4" w:rsidP="001331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254D5FD" w14:textId="77777777" w:rsidR="001331A4" w:rsidRDefault="001331A4" w:rsidP="001331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2.7 Срок изготовления арматуры должен быть не более полугода от момента поставки.</w:t>
      </w:r>
    </w:p>
    <w:p w14:paraId="5254D5FE" w14:textId="77777777" w:rsidR="001331A4" w:rsidRPr="00DE1E02" w:rsidRDefault="001331A4" w:rsidP="001331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254D5FF" w14:textId="77777777" w:rsidR="001331A4" w:rsidRDefault="001331A4" w:rsidP="001331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54D600" w14:textId="77777777" w:rsidR="001331A4" w:rsidRPr="004D4E32" w:rsidRDefault="001331A4" w:rsidP="001331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54D601" w14:textId="77777777" w:rsidR="001331A4" w:rsidRPr="00DE1E02" w:rsidRDefault="001331A4" w:rsidP="004B309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54D602" w14:textId="77777777" w:rsidR="001331A4" w:rsidRDefault="001331A4" w:rsidP="001331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54D603" w14:textId="77777777" w:rsidR="001331A4" w:rsidRPr="004D4E32" w:rsidRDefault="001331A4" w:rsidP="001331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54D604" w14:textId="77777777" w:rsidR="001331A4" w:rsidRPr="00DE1E02" w:rsidRDefault="001331A4" w:rsidP="004B309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54D605" w14:textId="77777777" w:rsidR="001331A4" w:rsidRPr="00612811" w:rsidRDefault="001331A4" w:rsidP="001331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54D606" w14:textId="77777777" w:rsidR="001331A4" w:rsidRPr="004D4E32" w:rsidRDefault="001331A4" w:rsidP="001331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54D607" w14:textId="77777777" w:rsidR="001331A4" w:rsidRPr="00530F83" w:rsidRDefault="001331A4" w:rsidP="001331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254D608" w14:textId="77777777" w:rsidR="001331A4" w:rsidRPr="00A74D8D" w:rsidRDefault="001331A4" w:rsidP="001331A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54D609" w14:textId="77777777" w:rsidR="001331A4" w:rsidRPr="00A74D8D" w:rsidRDefault="001331A4" w:rsidP="001331A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54D60A" w14:textId="77777777" w:rsidR="001331A4" w:rsidRDefault="001331A4" w:rsidP="001331A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254D60B" w14:textId="77777777" w:rsidR="001331A4" w:rsidRPr="00530F83" w:rsidRDefault="001331A4" w:rsidP="001331A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54D60C" w14:textId="77777777" w:rsidR="001331A4" w:rsidRPr="00530F83" w:rsidRDefault="001331A4" w:rsidP="001331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254D60D" w14:textId="77777777" w:rsidR="001331A4" w:rsidRPr="00530F83" w:rsidRDefault="001331A4" w:rsidP="001331A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254D60E" w14:textId="77777777" w:rsidR="001331A4" w:rsidRPr="00530F83" w:rsidRDefault="001331A4" w:rsidP="001331A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54D60F" w14:textId="77777777" w:rsidR="001331A4" w:rsidRPr="00530F83" w:rsidRDefault="001331A4" w:rsidP="001331A4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54D610" w14:textId="77777777" w:rsidR="001331A4" w:rsidRPr="00530F83" w:rsidRDefault="001331A4" w:rsidP="001331A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254D611" w14:textId="77777777" w:rsidR="001331A4" w:rsidRPr="00F64478" w:rsidRDefault="001331A4" w:rsidP="004B309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254D612" w14:textId="77777777" w:rsidR="001331A4" w:rsidRDefault="001331A4" w:rsidP="001331A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54D613" w14:textId="77777777" w:rsidR="001331A4" w:rsidRPr="00BB6EA4" w:rsidRDefault="001331A4" w:rsidP="001331A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54D614" w14:textId="77777777" w:rsidR="001331A4" w:rsidRDefault="001331A4" w:rsidP="001331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54D615" w14:textId="77777777" w:rsidR="001331A4" w:rsidRDefault="001331A4" w:rsidP="001331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254D616" w14:textId="77777777" w:rsidR="001D6900" w:rsidRPr="0052681C" w:rsidRDefault="001D6900" w:rsidP="00451C4D">
      <w:pPr>
        <w:rPr>
          <w:sz w:val="26"/>
          <w:szCs w:val="26"/>
        </w:rPr>
      </w:pPr>
    </w:p>
    <w:p w14:paraId="5254D617" w14:textId="77777777" w:rsidR="00AD0112" w:rsidRPr="0052681C" w:rsidRDefault="00AD0112" w:rsidP="00451C4D">
      <w:pPr>
        <w:rPr>
          <w:sz w:val="26"/>
          <w:szCs w:val="26"/>
        </w:rPr>
      </w:pPr>
    </w:p>
    <w:p w14:paraId="5254D61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254D61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254D61A" w14:textId="77777777" w:rsidR="00863B0C" w:rsidRDefault="00863B0C" w:rsidP="008F73A3">
      <w:pPr>
        <w:ind w:firstLine="0"/>
        <w:rPr>
          <w:sz w:val="26"/>
          <w:szCs w:val="26"/>
        </w:rPr>
      </w:pPr>
    </w:p>
    <w:p w14:paraId="5254D61B" w14:textId="77777777" w:rsidR="00863B0C" w:rsidRPr="00863B0C" w:rsidRDefault="00863B0C" w:rsidP="00863B0C">
      <w:pPr>
        <w:rPr>
          <w:sz w:val="26"/>
          <w:szCs w:val="26"/>
        </w:rPr>
      </w:pPr>
    </w:p>
    <w:p w14:paraId="5254D61C" w14:textId="77777777" w:rsidR="00863B0C" w:rsidRPr="00863B0C" w:rsidRDefault="00863B0C" w:rsidP="00863B0C">
      <w:pPr>
        <w:rPr>
          <w:sz w:val="26"/>
          <w:szCs w:val="26"/>
        </w:rPr>
      </w:pPr>
    </w:p>
    <w:p w14:paraId="5254D61D" w14:textId="77777777" w:rsidR="008A5CA5" w:rsidRPr="00863B0C" w:rsidRDefault="008A5CA5" w:rsidP="001331A4">
      <w:pPr>
        <w:tabs>
          <w:tab w:val="left" w:pos="1785"/>
        </w:tabs>
        <w:ind w:firstLine="0"/>
        <w:rPr>
          <w:sz w:val="26"/>
          <w:szCs w:val="26"/>
        </w:rPr>
      </w:pPr>
    </w:p>
    <w:sectPr w:rsidR="008A5CA5" w:rsidRPr="00863B0C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54D620" w14:textId="77777777" w:rsidR="00DF52CD" w:rsidRDefault="00DF52CD">
      <w:r>
        <w:separator/>
      </w:r>
    </w:p>
  </w:endnote>
  <w:endnote w:type="continuationSeparator" w:id="0">
    <w:p w14:paraId="5254D621" w14:textId="77777777" w:rsidR="00DF52CD" w:rsidRDefault="00DF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4D61E" w14:textId="77777777" w:rsidR="00DF52CD" w:rsidRDefault="00DF52CD">
      <w:r>
        <w:separator/>
      </w:r>
    </w:p>
  </w:footnote>
  <w:footnote w:type="continuationSeparator" w:id="0">
    <w:p w14:paraId="5254D61F" w14:textId="77777777" w:rsidR="00DF52CD" w:rsidRDefault="00DF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4D62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254D62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3"/>
  </w:num>
  <w:num w:numId="5">
    <w:abstractNumId w:val="13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1"/>
  </w:num>
  <w:num w:numId="13">
    <w:abstractNumId w:val="15"/>
  </w:num>
  <w:num w:numId="14">
    <w:abstractNumId w:val="8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7ED1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1A4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4CE1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6ED"/>
    <w:rsid w:val="00244733"/>
    <w:rsid w:val="00246127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5EA"/>
    <w:rsid w:val="002C03DC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A7D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093"/>
    <w:rsid w:val="004B45B7"/>
    <w:rsid w:val="004B49CB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66F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F34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49A"/>
    <w:rsid w:val="00602410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8B9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36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EB5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DC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B0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8ED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311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36F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4A0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8DC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112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09"/>
    <w:rsid w:val="00BC7B5B"/>
    <w:rsid w:val="00BD1C51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B05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2CD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4AEF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82B"/>
    <w:rsid w:val="00FA6D11"/>
    <w:rsid w:val="00FA7364"/>
    <w:rsid w:val="00FB11C1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54D5BF"/>
  <w15:docId w15:val="{A8CA5D3B-2F59-4FF2-8019-C90CD9B9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4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11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35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0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42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63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78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295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506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08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850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6-2010_izm_14062018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sk-ees.ru/upload/docs/STO_56947007-29.120.10.065-2010_izm_14062018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FB977-4DA4-4F0D-84E9-D9060BE0F8DC}">
  <ds:schemaRefs>
    <ds:schemaRef ds:uri="http://purl.org/dc/terms/"/>
    <ds:schemaRef ds:uri="aeb3e8e0-784a-4348-b8a9-74d788c4fa5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93032-7F4C-4AF0-9E7F-95BE51DD3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768B53-E026-481F-8400-54EB46B5D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2016-10-03T13:19:00Z</dcterms:created>
  <dcterms:modified xsi:type="dcterms:W3CDTF">2018-09-26T08:18:00Z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